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E75DA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LEDMER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109C0450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E3BEA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D6B74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27802D1D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B4F818E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342A247D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6ABA5" w14:textId="77777777" w:rsidR="005D4F87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B3C9C9" w14:textId="77777777" w:rsidR="005D4F87" w:rsidRPr="00A13229" w:rsidRDefault="005D4F87" w:rsidP="005D4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48526065" w14:textId="7350EC9F" w:rsidR="00BA00AB" w:rsidRPr="005D4F8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D4F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F4E8D" w14:textId="77777777" w:rsidR="005D4F87" w:rsidRDefault="005D4F87" w:rsidP="009139A6">
      <w:r>
        <w:separator/>
      </w:r>
    </w:p>
  </w:endnote>
  <w:endnote w:type="continuationSeparator" w:id="0">
    <w:p w14:paraId="1E1A636F" w14:textId="77777777" w:rsidR="005D4F87" w:rsidRDefault="005D4F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627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8D0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A58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8DA0F" w14:textId="77777777" w:rsidR="005D4F87" w:rsidRDefault="005D4F87" w:rsidP="009139A6">
      <w:r>
        <w:separator/>
      </w:r>
    </w:p>
  </w:footnote>
  <w:footnote w:type="continuationSeparator" w:id="0">
    <w:p w14:paraId="073E7544" w14:textId="77777777" w:rsidR="005D4F87" w:rsidRDefault="005D4F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F93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183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1B9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F87"/>
    <w:rsid w:val="000666E0"/>
    <w:rsid w:val="002510B7"/>
    <w:rsid w:val="005C130B"/>
    <w:rsid w:val="005D4F87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95"/>
  <w15:chartTrackingRefBased/>
  <w15:docId w15:val="{9A366871-C92A-41C9-B74D-DC113A978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2021-04-08T15:39:00Z</dcterms:created>
  <dcterms:modified xsi:type="dcterms:W3CDTF">2021-04-08T15:39:00Z</dcterms:modified>
</cp:coreProperties>
</file>